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7C63808C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D727E49" w14:textId="6CCFF354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6349985B7F229C4DB26A551F59A5A695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5-07-22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A948CA">
                  <w:rPr>
                    <w:rStyle w:val="Dokumentdatum"/>
                  </w:rPr>
                  <w:t>2</w:t>
                </w:r>
                <w:r w:rsidR="00237B7B">
                  <w:rPr>
                    <w:rStyle w:val="Dokumentdatum"/>
                  </w:rPr>
                  <w:t>2</w:t>
                </w:r>
                <w:r w:rsidR="00A948CA">
                  <w:rPr>
                    <w:rStyle w:val="Dokumentdatum"/>
                  </w:rPr>
                  <w:t>. Juli 2025</w:t>
                </w:r>
              </w:sdtContent>
            </w:sdt>
          </w:p>
        </w:tc>
      </w:tr>
      <w:tr w:rsidR="00FD0FC0" w:rsidRPr="00D5446F" w14:paraId="1E2F8A41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10476662" w14:textId="726B4B4C" w:rsidR="00025DF7" w:rsidRPr="00D5446F" w:rsidRDefault="00A948CA" w:rsidP="00104446">
            <w:pPr>
              <w:pStyle w:val="Betreff"/>
            </w:pPr>
            <w:r>
              <w:t>Ganz Glas – Ganz ästhetisch: Die GEZE Revo.PRIME GG setzt neue Maßstäbe</w:t>
            </w:r>
          </w:p>
        </w:tc>
      </w:tr>
    </w:tbl>
    <w:p w14:paraId="20D7B27C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0DE714D8" w14:textId="77777777" w:rsidR="006A66F9" w:rsidRPr="00A948CA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A948CA">
        <w:rPr>
          <w:color w:val="002364"/>
        </w:rPr>
        <w:t>Angela Staiber</w:t>
      </w:r>
    </w:p>
    <w:p w14:paraId="7517551E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1B295803" w14:textId="77777777" w:rsidR="006A66F9" w:rsidRDefault="006A66F9" w:rsidP="006A66F9">
      <w:pPr>
        <w:pStyle w:val="Margin"/>
        <w:framePr w:h="1478" w:hRule="exact" w:wrap="around" w:x="8780" w:y="4022"/>
      </w:pPr>
      <w:r w:rsidRPr="00A948CA">
        <w:rPr>
          <w:rStyle w:val="MarginVorsatzwrter"/>
          <w:color w:val="002364"/>
        </w:rPr>
        <w:t>EMAIL</w:t>
      </w:r>
      <w:r w:rsidRPr="00A948CA">
        <w:rPr>
          <w:color w:val="002364"/>
        </w:rPr>
        <w:t xml:space="preserve">  </w:t>
      </w:r>
      <w:hyperlink r:id="rId9" w:tgtFrame="_blank" w:history="1">
        <w:r w:rsidRPr="00A948CA">
          <w:rPr>
            <w:color w:val="002364"/>
          </w:rPr>
          <w:t>a.staiber@geze.com</w:t>
        </w:r>
      </w:hyperlink>
    </w:p>
    <w:p w14:paraId="1C222529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4"/>
        <w:gridCol w:w="1683"/>
      </w:tblGrid>
      <w:tr w:rsidR="00104446" w:rsidRPr="008E4BE2" w14:paraId="4C65A28C" w14:textId="77777777" w:rsidTr="00A948CA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64F866F7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4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2893001A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2A77AE47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104446" w14:paraId="78A533B1" w14:textId="77777777" w:rsidTr="00A948CA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219BD02" w14:textId="13CDBD66" w:rsidR="00104446" w:rsidRDefault="00A948CA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56E79B90" wp14:editId="50961084">
                  <wp:extent cx="2149335" cy="1429966"/>
                  <wp:effectExtent l="0" t="0" r="0" b="5715"/>
                  <wp:docPr id="1736782471" name="Grafik 1" descr="Ein Bild, das Tageslichtsysteme, Schattierung, Gebäude, Aluminium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82471" name="Grafik 1" descr="Ein Bild, das Tageslichtsysteme, Schattierung, Gebäude, Aluminium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038" cy="1435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074E1FF" w14:textId="544A42E0" w:rsidR="00104446" w:rsidRPr="00A948CA" w:rsidRDefault="00A948CA" w:rsidP="00862803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 xml:space="preserve">Die elegante Karusselldrehtür Revo.PRIME sorgt in der Ganzglas-Variante für eine spektakuläre Optik. 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7F0EDF9B" w14:textId="2D3DCF98" w:rsidR="00104446" w:rsidRPr="00104446" w:rsidRDefault="00A948CA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0AB6DF23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AF4685">
      <w:headerReference w:type="default" r:id="rId11"/>
      <w:headerReference w:type="first" r:id="rId12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09F08" w14:textId="77777777" w:rsidR="00CA7895" w:rsidRDefault="00CA7895" w:rsidP="008D6134">
      <w:pPr>
        <w:spacing w:line="240" w:lineRule="auto"/>
      </w:pPr>
      <w:r>
        <w:separator/>
      </w:r>
    </w:p>
  </w:endnote>
  <w:endnote w:type="continuationSeparator" w:id="0">
    <w:p w14:paraId="2A8AAB4D" w14:textId="77777777" w:rsidR="00CA7895" w:rsidRDefault="00CA7895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9B3A" w14:textId="77777777" w:rsidR="00CA7895" w:rsidRDefault="00CA7895" w:rsidP="008D6134">
      <w:pPr>
        <w:spacing w:line="240" w:lineRule="auto"/>
      </w:pPr>
      <w:r>
        <w:separator/>
      </w:r>
    </w:p>
  </w:footnote>
  <w:footnote w:type="continuationSeparator" w:id="0">
    <w:p w14:paraId="196129A2" w14:textId="77777777" w:rsidR="00CA7895" w:rsidRDefault="00CA7895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6A66F9" w14:paraId="65D80B22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3AE1070B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1F6FE298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2C3004E6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A948CA" w:rsidRPr="008B572B">
            <w:t>Presse</w:t>
          </w:r>
          <w:r>
            <w:fldChar w:fldCharType="end"/>
          </w:r>
          <w:r w:rsidR="00695278">
            <w:t>fotos</w:t>
          </w:r>
        </w:p>
        <w:p w14:paraId="4938B476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236030C0" w14:textId="77777777" w:rsidTr="00B556B7">
      <w:trPr>
        <w:trHeight w:hRule="exact" w:val="215"/>
      </w:trPr>
      <w:tc>
        <w:tcPr>
          <w:tcW w:w="7359" w:type="dxa"/>
        </w:tcPr>
        <w:p w14:paraId="22549EE3" w14:textId="7C318D77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5-07-22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237B7B">
                <w:t>22.07.2025</w:t>
              </w:r>
            </w:sdtContent>
          </w:sdt>
        </w:p>
      </w:tc>
    </w:tr>
  </w:tbl>
  <w:p w14:paraId="3C3AF7C3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3D3FCEA7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638D94EB" wp14:editId="4996E47F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E111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6A66F9" w14:paraId="00172BA1" w14:textId="77777777" w:rsidTr="005A529F">
      <w:trPr>
        <w:trHeight w:hRule="exact" w:val="198"/>
      </w:trPr>
      <w:tc>
        <w:tcPr>
          <w:tcW w:w="7371" w:type="dxa"/>
        </w:tcPr>
        <w:p w14:paraId="3A6642A3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2FE5AA24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13F16CBF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18BCE48A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3CC8AFE8" wp14:editId="7A1133F7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01037F06" wp14:editId="7E2CB90E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DB546D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14C450EA" wp14:editId="4A60E591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2B4982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CA"/>
    <w:rsid w:val="0001564F"/>
    <w:rsid w:val="00025DF7"/>
    <w:rsid w:val="0005443A"/>
    <w:rsid w:val="00055891"/>
    <w:rsid w:val="00062822"/>
    <w:rsid w:val="0008169D"/>
    <w:rsid w:val="00094A49"/>
    <w:rsid w:val="00095819"/>
    <w:rsid w:val="000A3263"/>
    <w:rsid w:val="000B02C6"/>
    <w:rsid w:val="00104446"/>
    <w:rsid w:val="00110BB8"/>
    <w:rsid w:val="00113091"/>
    <w:rsid w:val="001261D2"/>
    <w:rsid w:val="00126C06"/>
    <w:rsid w:val="00131D40"/>
    <w:rsid w:val="00133C94"/>
    <w:rsid w:val="001673EE"/>
    <w:rsid w:val="001D1CA2"/>
    <w:rsid w:val="001F462D"/>
    <w:rsid w:val="00237B7B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90F61"/>
    <w:rsid w:val="00592597"/>
    <w:rsid w:val="005A4E09"/>
    <w:rsid w:val="005A529F"/>
    <w:rsid w:val="0060196E"/>
    <w:rsid w:val="006333E9"/>
    <w:rsid w:val="00650096"/>
    <w:rsid w:val="00661485"/>
    <w:rsid w:val="00695278"/>
    <w:rsid w:val="006A66F9"/>
    <w:rsid w:val="00742404"/>
    <w:rsid w:val="0074360A"/>
    <w:rsid w:val="00750CB1"/>
    <w:rsid w:val="00752C8E"/>
    <w:rsid w:val="00766514"/>
    <w:rsid w:val="00772A8A"/>
    <w:rsid w:val="00782B4B"/>
    <w:rsid w:val="007949B3"/>
    <w:rsid w:val="007B19A4"/>
    <w:rsid w:val="007C2C48"/>
    <w:rsid w:val="007D4F8A"/>
    <w:rsid w:val="007E700E"/>
    <w:rsid w:val="007F0435"/>
    <w:rsid w:val="00804393"/>
    <w:rsid w:val="00846FEA"/>
    <w:rsid w:val="008510DC"/>
    <w:rsid w:val="00862803"/>
    <w:rsid w:val="00863B08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80D79"/>
    <w:rsid w:val="0099368D"/>
    <w:rsid w:val="009A4C91"/>
    <w:rsid w:val="00A03805"/>
    <w:rsid w:val="00A2525B"/>
    <w:rsid w:val="00A330C9"/>
    <w:rsid w:val="00A37A65"/>
    <w:rsid w:val="00A47EB3"/>
    <w:rsid w:val="00A9034D"/>
    <w:rsid w:val="00A91680"/>
    <w:rsid w:val="00A948CA"/>
    <w:rsid w:val="00AA25C7"/>
    <w:rsid w:val="00AC11A3"/>
    <w:rsid w:val="00AF4685"/>
    <w:rsid w:val="00B06CCE"/>
    <w:rsid w:val="00B22183"/>
    <w:rsid w:val="00B223C4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63ADB"/>
    <w:rsid w:val="00C65692"/>
    <w:rsid w:val="00CA7895"/>
    <w:rsid w:val="00D21E65"/>
    <w:rsid w:val="00D263AB"/>
    <w:rsid w:val="00D3660E"/>
    <w:rsid w:val="00D5446F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F15040"/>
    <w:rsid w:val="00F46B41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F9311"/>
  <w15:docId w15:val="{7DB984B0-6872-B042-8D22-E0E35C5D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9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49985B7F229C4DB26A551F59A5A6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F8542-5631-4C4D-97DA-00A491E1CA1D}"/>
      </w:docPartPr>
      <w:docPartBody>
        <w:p w:rsidR="00A16862" w:rsidRDefault="00000000">
          <w:pPr>
            <w:pStyle w:val="6349985B7F229C4DB26A551F59A5A695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45"/>
    <w:rsid w:val="00133C94"/>
    <w:rsid w:val="00523845"/>
    <w:rsid w:val="00A16862"/>
    <w:rsid w:val="00AC709E"/>
    <w:rsid w:val="00C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349985B7F229C4DB26A551F59A5A695">
    <w:name w:val="6349985B7F229C4DB26A551F59A5A6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2025-07-22T00:00:00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(9).dotx</Template>
  <TotalTime>0</TotalTime>
  <Pages>1</Pages>
  <Words>52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Lilli Hildebrandt</cp:lastModifiedBy>
  <cp:revision>2</cp:revision>
  <cp:lastPrinted>2019-11-28T10:39:00Z</cp:lastPrinted>
  <dcterms:created xsi:type="dcterms:W3CDTF">2025-07-09T16:50:00Z</dcterms:created>
  <dcterms:modified xsi:type="dcterms:W3CDTF">2025-07-22T10:58:00Z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