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7C7109CC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46F9E91E" w14:textId="1E83201D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378E5326A2F3D040BC76E257CF753F79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1-12-07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Dokumentdatum"/>
                </w:rPr>
              </w:sdtEndPr>
              <w:sdtContent>
                <w:r w:rsidR="00B538B2">
                  <w:rPr>
                    <w:rStyle w:val="Dokumentdatum"/>
                  </w:rPr>
                  <w:t>7</w:t>
                </w:r>
                <w:r w:rsidR="00A67C15">
                  <w:rPr>
                    <w:rStyle w:val="Dokumentdatum"/>
                  </w:rPr>
                  <w:t>. Dezember 202</w:t>
                </w:r>
                <w:r w:rsidR="00B538B2">
                  <w:rPr>
                    <w:rStyle w:val="Dokumentdatum"/>
                  </w:rPr>
                  <w:t>1</w:t>
                </w:r>
              </w:sdtContent>
            </w:sdt>
          </w:p>
        </w:tc>
      </w:tr>
      <w:tr w:rsidR="00A67C15" w:rsidRPr="00D5446F" w14:paraId="512BE7BD" w14:textId="77777777" w:rsidTr="00752C8E">
        <w:trPr>
          <w:trHeight w:hRule="exact" w:val="1616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1791D883" w14:textId="21DDD34C" w:rsidR="00A67C15" w:rsidRPr="00595EB9" w:rsidRDefault="00F76F2B" w:rsidP="00A67C15">
            <w:pPr>
              <w:pStyle w:val="Betreff"/>
            </w:pPr>
            <w:sdt>
              <w:sdtPr>
                <w:tag w:val="goog_rdk_0"/>
                <w:id w:val="1715844808"/>
              </w:sdtPr>
              <w:sdtEndPr/>
              <w:sdtContent/>
            </w:sdt>
            <w:sdt>
              <w:sdtPr>
                <w:tag w:val="goog_rdk_2"/>
                <w:id w:val="-2038268250"/>
              </w:sdtPr>
              <w:sdtEndPr/>
              <w:sdtContent/>
            </w:sdt>
            <w:sdt>
              <w:sdtPr>
                <w:tag w:val="goog_rdk_6"/>
                <w:id w:val="176246370"/>
              </w:sdtPr>
              <w:sdtEndPr/>
              <w:sdtContent>
                <w:sdt>
                  <w:sdtPr>
                    <w:tag w:val="goog_rdk_6"/>
                    <w:id w:val="-906068119"/>
                  </w:sdtPr>
                  <w:sdtContent>
                    <w:r w:rsidR="00B538B2">
                      <w:t xml:space="preserve">Ein Weihnachtsgeschenk ans Klima: GEZE pflanzt weitere 10.000 Bäume </w:t>
                    </w:r>
                  </w:sdtContent>
                </w:sdt>
              </w:sdtContent>
            </w:sdt>
          </w:p>
        </w:tc>
      </w:tr>
    </w:tbl>
    <w:p w14:paraId="1C6628CF" w14:textId="77777777" w:rsidR="00104446" w:rsidRPr="00D43B62" w:rsidRDefault="00104446" w:rsidP="00104446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</w:p>
    <w:p w14:paraId="16385D4D" w14:textId="56846AC9" w:rsidR="00055891" w:rsidRPr="00D43B62" w:rsidRDefault="00B538B2" w:rsidP="00055891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</w:rPr>
        <w:t>Heike Holfelder</w:t>
      </w:r>
    </w:p>
    <w:p w14:paraId="0B600D1F" w14:textId="1E166EAA" w:rsidR="00055891" w:rsidRDefault="00055891" w:rsidP="00055891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 w:rsidR="00B538B2" w:rsidRPr="00B538B2">
        <w:rPr>
          <w:color w:val="002364"/>
        </w:rPr>
        <w:t>+49 7152 203 6406</w:t>
      </w:r>
    </w:p>
    <w:p w14:paraId="7EE40FF0" w14:textId="36CF442D" w:rsidR="00055891" w:rsidRPr="00B538B2" w:rsidRDefault="00055891" w:rsidP="00055891">
      <w:pPr>
        <w:pStyle w:val="Margin"/>
        <w:framePr w:h="1478" w:hRule="exact" w:wrap="around" w:x="8780" w:y="4022"/>
        <w:rPr>
          <w:color w:val="002364"/>
          <w:lang w:val="fr-FR"/>
        </w:rPr>
      </w:pPr>
      <w:r w:rsidRPr="00B538B2">
        <w:rPr>
          <w:rStyle w:val="MarginVorsatzwrter"/>
          <w:color w:val="002364"/>
          <w:lang w:val="fr-FR"/>
        </w:rPr>
        <w:t>EMAIL</w:t>
      </w:r>
      <w:r w:rsidRPr="00B538B2">
        <w:rPr>
          <w:color w:val="002364"/>
          <w:lang w:val="fr-FR"/>
        </w:rPr>
        <w:t xml:space="preserve">  h.</w:t>
      </w:r>
      <w:r w:rsidR="00B538B2" w:rsidRPr="00B538B2">
        <w:rPr>
          <w:color w:val="002364"/>
          <w:lang w:val="fr-FR"/>
        </w:rPr>
        <w:t>holfelder</w:t>
      </w:r>
      <w:r w:rsidRPr="00B538B2">
        <w:rPr>
          <w:color w:val="002364"/>
          <w:lang w:val="fr-FR"/>
        </w:rPr>
        <w:t>@geze.com</w:t>
      </w:r>
    </w:p>
    <w:p w14:paraId="0E445470" w14:textId="77777777" w:rsidR="00104446" w:rsidRPr="00B538B2" w:rsidRDefault="00104446" w:rsidP="00095819">
      <w:pPr>
        <w:rPr>
          <w:lang w:val="fr-FR"/>
        </w:rPr>
      </w:pPr>
    </w:p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032"/>
        <w:gridCol w:w="3589"/>
        <w:gridCol w:w="1843"/>
      </w:tblGrid>
      <w:tr w:rsidR="00104446" w:rsidRPr="008E4BE2" w14:paraId="1C05475F" w14:textId="77777777" w:rsidTr="001D1CA2">
        <w:trPr>
          <w:trHeight w:val="426"/>
          <w:tblHeader/>
        </w:trPr>
        <w:tc>
          <w:tcPr>
            <w:tcW w:w="4032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6E68160A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589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2A22772B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84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07427814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104446" w14:paraId="7E32EA35" w14:textId="77777777" w:rsidTr="00551265">
        <w:trPr>
          <w:trHeight w:val="2601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118FD285" w14:textId="77777777" w:rsidR="00104446" w:rsidRDefault="00A67C15" w:rsidP="0018526C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1E5ADA16" wp14:editId="1E6D422E">
                  <wp:extent cx="2160293" cy="1440000"/>
                  <wp:effectExtent l="0" t="0" r="0" b="0"/>
                  <wp:docPr id="5" name="Grafik 5" descr="Ein Bild, das draußen, Baum, Gras, grü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Ein Bild, das draußen, Baum, Gras, grün enthält.&#10;&#10;Automatisch generierte Beschreibu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293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58BE4F9" w14:textId="0492272C" w:rsidR="00B538B2" w:rsidRPr="00B538B2" w:rsidRDefault="00B538B2" w:rsidP="00B538B2">
            <w:pPr>
              <w:rPr>
                <w:color w:val="002364"/>
                <w:sz w:val="20"/>
                <w:szCs w:val="20"/>
              </w:rPr>
            </w:pPr>
            <w:r w:rsidRPr="00B538B2">
              <w:rPr>
                <w:color w:val="002364"/>
                <w:sz w:val="20"/>
                <w:szCs w:val="20"/>
              </w:rPr>
              <w:t xml:space="preserve">Neue Bäume für den Unternehmenswald: GEZE </w:t>
            </w:r>
            <w:r>
              <w:rPr>
                <w:color w:val="002364"/>
                <w:sz w:val="20"/>
                <w:szCs w:val="20"/>
              </w:rPr>
              <w:t xml:space="preserve">pflanzt zu Weihnachten </w:t>
            </w:r>
            <w:r w:rsidRPr="00B538B2">
              <w:rPr>
                <w:color w:val="002364"/>
                <w:sz w:val="20"/>
                <w:szCs w:val="20"/>
              </w:rPr>
              <w:t>10.000 Bäume.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72DC082F" w14:textId="77777777" w:rsidR="00104446" w:rsidRPr="00104446" w:rsidRDefault="00A67C15" w:rsidP="00BD0F82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proofErr w:type="spellStart"/>
            <w:r w:rsidRPr="00A67C15">
              <w:rPr>
                <w:color w:val="002364"/>
                <w:sz w:val="20"/>
                <w:szCs w:val="20"/>
              </w:rPr>
              <w:t>Treedom</w:t>
            </w:r>
            <w:proofErr w:type="spellEnd"/>
            <w:r w:rsidRPr="00A67C15">
              <w:rPr>
                <w:color w:val="002364"/>
                <w:sz w:val="20"/>
                <w:szCs w:val="20"/>
              </w:rPr>
              <w:t xml:space="preserve"> Deutschland GmbH</w:t>
            </w:r>
          </w:p>
        </w:tc>
      </w:tr>
      <w:tr w:rsidR="00862803" w14:paraId="2F07D251" w14:textId="77777777" w:rsidTr="00551265">
        <w:trPr>
          <w:trHeight w:val="2843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024FEC44" w14:textId="77777777" w:rsidR="00862803" w:rsidRDefault="00A67C15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60909D6D" wp14:editId="26F439B6">
                  <wp:extent cx="960468" cy="1440000"/>
                  <wp:effectExtent l="0" t="0" r="5080" b="0"/>
                  <wp:docPr id="7" name="Grafik 7" descr="Ein Bild, das draußen, Boden, Baum, Pers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Ein Bild, das draußen, Boden, Baum, Person enthält.&#10;&#10;Automatisch generierte Beschreibu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468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4F27ADAA" w14:textId="19929271" w:rsidR="00862803" w:rsidRPr="00A67C15" w:rsidRDefault="00A67C15" w:rsidP="00862803">
            <w:pPr>
              <w:rPr>
                <w:rFonts w:cs="Arial"/>
                <w:color w:val="002364"/>
                <w:sz w:val="20"/>
                <w:szCs w:val="20"/>
              </w:rPr>
            </w:pPr>
            <w:r w:rsidRPr="00A67C15">
              <w:rPr>
                <w:color w:val="002364"/>
                <w:sz w:val="20"/>
                <w:szCs w:val="20"/>
              </w:rPr>
              <w:t xml:space="preserve">In Zusammenarbeit mit der Organisation </w:t>
            </w:r>
            <w:proofErr w:type="spellStart"/>
            <w:r w:rsidRPr="00A67C15">
              <w:rPr>
                <w:color w:val="002364"/>
                <w:sz w:val="20"/>
                <w:szCs w:val="20"/>
              </w:rPr>
              <w:t>Treedom</w:t>
            </w:r>
            <w:proofErr w:type="spellEnd"/>
            <w:r w:rsidRPr="00A67C15">
              <w:rPr>
                <w:color w:val="002364"/>
                <w:sz w:val="20"/>
                <w:szCs w:val="20"/>
              </w:rPr>
              <w:t xml:space="preserve"> baut das Leonberger Unternehmen </w:t>
            </w:r>
            <w:r w:rsidR="00B538B2">
              <w:rPr>
                <w:color w:val="002364"/>
                <w:sz w:val="20"/>
                <w:szCs w:val="20"/>
              </w:rPr>
              <w:t xml:space="preserve">weitere </w:t>
            </w:r>
            <w:r w:rsidRPr="00A67C15">
              <w:rPr>
                <w:color w:val="002364"/>
                <w:sz w:val="20"/>
                <w:szCs w:val="20"/>
              </w:rPr>
              <w:t>10.000 Bäume in fünf verschiedenen Ländern an.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403E3F1B" w14:textId="77777777" w:rsidR="00862803" w:rsidRPr="00104446" w:rsidRDefault="00A67C15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proofErr w:type="spellStart"/>
            <w:r w:rsidRPr="00A67C15">
              <w:rPr>
                <w:color w:val="002364"/>
                <w:sz w:val="20"/>
                <w:szCs w:val="20"/>
              </w:rPr>
              <w:t>Treedom</w:t>
            </w:r>
            <w:proofErr w:type="spellEnd"/>
            <w:r w:rsidRPr="00A67C15">
              <w:rPr>
                <w:color w:val="002364"/>
                <w:sz w:val="20"/>
                <w:szCs w:val="20"/>
              </w:rPr>
              <w:t xml:space="preserve"> Deutschland GmbH</w:t>
            </w:r>
          </w:p>
        </w:tc>
      </w:tr>
      <w:tr w:rsidR="00862803" w14:paraId="76366ED2" w14:textId="77777777" w:rsidTr="00551265">
        <w:trPr>
          <w:trHeight w:val="2973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A1C294B" w14:textId="77777777" w:rsidR="00862803" w:rsidRDefault="00A67C15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lastRenderedPageBreak/>
              <w:drawing>
                <wp:inline distT="0" distB="0" distL="0" distR="0" wp14:anchorId="0256D02A" wp14:editId="577C94F4">
                  <wp:extent cx="2160733" cy="1440000"/>
                  <wp:effectExtent l="0" t="0" r="0" b="0"/>
                  <wp:docPr id="6" name="Grafik 6" descr="Ein Bild, das Gras, draußen, Blatt, Pflanze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6" descr="Ein Bild, das Gras, draußen, Blatt, Pflanze enthält.&#10;&#10;Automatisch generierte Beschreibu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733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0569011C" w14:textId="253C0508" w:rsidR="00862803" w:rsidRPr="00A67C15" w:rsidRDefault="00A67C15" w:rsidP="00862803">
            <w:pPr>
              <w:rPr>
                <w:rFonts w:cs="Arial"/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Die</w:t>
            </w:r>
            <w:r w:rsidRPr="00A67C15">
              <w:rPr>
                <w:color w:val="002364"/>
                <w:sz w:val="20"/>
                <w:szCs w:val="20"/>
              </w:rPr>
              <w:t xml:space="preserve"> GEZE </w:t>
            </w:r>
            <w:r w:rsidR="00B538B2">
              <w:rPr>
                <w:color w:val="002364"/>
                <w:sz w:val="20"/>
                <w:szCs w:val="20"/>
              </w:rPr>
              <w:t>Aktion</w:t>
            </w:r>
            <w:r w:rsidRPr="00A67C15">
              <w:rPr>
                <w:color w:val="002364"/>
                <w:sz w:val="20"/>
                <w:szCs w:val="20"/>
              </w:rPr>
              <w:t xml:space="preserve"> sorgt in schwachen Regionen für mehr Nahrungsmittelsicherheit, schafft Arbeitsplätze und unterstützt die lokale Infrastruktur.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285C4100" w14:textId="77777777" w:rsidR="00862803" w:rsidRPr="00104446" w:rsidRDefault="00A67C15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proofErr w:type="spellStart"/>
            <w:r w:rsidRPr="00A67C15">
              <w:rPr>
                <w:color w:val="002364"/>
                <w:sz w:val="20"/>
                <w:szCs w:val="20"/>
              </w:rPr>
              <w:t>Treedom</w:t>
            </w:r>
            <w:proofErr w:type="spellEnd"/>
            <w:r w:rsidRPr="00A67C15">
              <w:rPr>
                <w:color w:val="002364"/>
                <w:sz w:val="20"/>
                <w:szCs w:val="20"/>
              </w:rPr>
              <w:t xml:space="preserve"> Deutschland GmbH</w:t>
            </w:r>
          </w:p>
        </w:tc>
      </w:tr>
      <w:tr w:rsidR="00862803" w14:paraId="24083AA3" w14:textId="77777777" w:rsidTr="00B538B2">
        <w:trPr>
          <w:trHeight w:val="3253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146559E" w14:textId="77777777" w:rsidR="00862803" w:rsidRDefault="00A67C15" w:rsidP="00862803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616B293C" wp14:editId="6719D669">
                  <wp:extent cx="961170" cy="1440000"/>
                  <wp:effectExtent l="0" t="0" r="4445" b="0"/>
                  <wp:docPr id="12" name="Grafik 12" descr="Ein Bild, das Gras, draußen, Pers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Gras, draußen, Person enthält.&#10;&#10;Automatisch generierte Beschreibu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17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24F5475" w14:textId="6CF2E873" w:rsidR="00862803" w:rsidRPr="00A67C15" w:rsidRDefault="00B538B2" w:rsidP="00862803">
            <w:pPr>
              <w:rPr>
                <w:rFonts w:cs="Arial"/>
                <w:color w:val="002364"/>
                <w:sz w:val="20"/>
                <w:szCs w:val="20"/>
              </w:rPr>
            </w:pPr>
            <w:r w:rsidRPr="00B538B2">
              <w:rPr>
                <w:color w:val="002364"/>
                <w:sz w:val="20"/>
                <w:szCs w:val="20"/>
              </w:rPr>
              <w:t>Ein Laubbaum bindet im Durchschnitt pro Jahr rund 12,5 Kilogramm CO2.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5867DFF9" w14:textId="77777777" w:rsidR="00862803" w:rsidRPr="00104446" w:rsidRDefault="00A67C15" w:rsidP="00862803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proofErr w:type="spellStart"/>
            <w:r w:rsidRPr="00A67C15">
              <w:rPr>
                <w:color w:val="002364"/>
                <w:sz w:val="20"/>
                <w:szCs w:val="20"/>
              </w:rPr>
              <w:t>Treedom</w:t>
            </w:r>
            <w:proofErr w:type="spellEnd"/>
            <w:r w:rsidRPr="00A67C15">
              <w:rPr>
                <w:color w:val="002364"/>
                <w:sz w:val="20"/>
                <w:szCs w:val="20"/>
              </w:rPr>
              <w:t xml:space="preserve"> Deutschland GmbH</w:t>
            </w:r>
          </w:p>
        </w:tc>
      </w:tr>
      <w:tr w:rsidR="00B538B2" w14:paraId="2B23E46A" w14:textId="77777777" w:rsidTr="00551265">
        <w:trPr>
          <w:trHeight w:val="3253"/>
        </w:trPr>
        <w:tc>
          <w:tcPr>
            <w:tcW w:w="4032" w:type="dxa"/>
            <w:tcBorders>
              <w:top w:val="single" w:sz="8" w:space="0" w:color="E0E1DA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AE01F2" w14:textId="6E3B0FB1" w:rsidR="00B538B2" w:rsidRDefault="00B538B2" w:rsidP="00862803">
            <w:pPr>
              <w:jc w:val="center"/>
              <w:rPr>
                <w:rFonts w:cs="Arial"/>
                <w:noProof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6AD5DEFA" wp14:editId="53B05C9B">
                  <wp:extent cx="2122552" cy="1223010"/>
                  <wp:effectExtent l="0" t="0" r="0" b="0"/>
                  <wp:docPr id="1" name="Grafik 1" descr="Ein Bild, das draußen, Baum, Pflanze, Schmutz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Ein Bild, das draußen, Baum, Pflanze, Schmutz enthält.&#10;&#10;Automatisch generierte Beschreibu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226" cy="1234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8D7F8C" w14:textId="54C42F7F" w:rsidR="00B538B2" w:rsidRPr="00B538B2" w:rsidRDefault="00B538B2" w:rsidP="00862803">
            <w:pPr>
              <w:rPr>
                <w:color w:val="002364"/>
                <w:sz w:val="20"/>
                <w:szCs w:val="20"/>
              </w:rPr>
            </w:pPr>
            <w:r w:rsidRPr="00B538B2">
              <w:rPr>
                <w:color w:val="002364"/>
                <w:sz w:val="20"/>
                <w:szCs w:val="20"/>
              </w:rPr>
              <w:t>Die GEZE Bäume werden jeweils von lokalen Kleinbauern gepflanzt und bewirtschaftet.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D630783" w14:textId="5F4226B5" w:rsidR="00B538B2" w:rsidRPr="00A67C15" w:rsidRDefault="00B538B2" w:rsidP="00862803">
            <w:pPr>
              <w:jc w:val="center"/>
              <w:rPr>
                <w:color w:val="002364"/>
                <w:sz w:val="20"/>
                <w:szCs w:val="20"/>
              </w:rPr>
            </w:pPr>
            <w:proofErr w:type="spellStart"/>
            <w:r w:rsidRPr="00A67C15">
              <w:rPr>
                <w:color w:val="002364"/>
                <w:sz w:val="20"/>
                <w:szCs w:val="20"/>
              </w:rPr>
              <w:t>Treedom</w:t>
            </w:r>
            <w:proofErr w:type="spellEnd"/>
            <w:r w:rsidRPr="00A67C15">
              <w:rPr>
                <w:color w:val="002364"/>
                <w:sz w:val="20"/>
                <w:szCs w:val="20"/>
              </w:rPr>
              <w:t xml:space="preserve"> Deutschland GmbH</w:t>
            </w:r>
          </w:p>
        </w:tc>
      </w:tr>
    </w:tbl>
    <w:p w14:paraId="6ABE3742" w14:textId="77777777" w:rsidR="008F511E" w:rsidRPr="008F511E" w:rsidRDefault="008F511E" w:rsidP="00095819">
      <w:pPr>
        <w:rPr>
          <w:lang w:val="en-GB"/>
        </w:rPr>
      </w:pPr>
    </w:p>
    <w:sectPr w:rsidR="008F511E" w:rsidRPr="008F511E" w:rsidSect="00551265">
      <w:headerReference w:type="default" r:id="rId14"/>
      <w:headerReference w:type="first" r:id="rId15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547B8" w14:textId="77777777" w:rsidR="00F76F2B" w:rsidRDefault="00F76F2B" w:rsidP="008D6134">
      <w:pPr>
        <w:spacing w:line="240" w:lineRule="auto"/>
      </w:pPr>
      <w:r>
        <w:separator/>
      </w:r>
    </w:p>
  </w:endnote>
  <w:endnote w:type="continuationSeparator" w:id="0">
    <w:p w14:paraId="04873D32" w14:textId="77777777" w:rsidR="00F76F2B" w:rsidRDefault="00F76F2B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A65E6" w14:textId="77777777" w:rsidR="00F76F2B" w:rsidRDefault="00F76F2B" w:rsidP="008D6134">
      <w:pPr>
        <w:spacing w:line="240" w:lineRule="auto"/>
      </w:pPr>
      <w:r>
        <w:separator/>
      </w:r>
    </w:p>
  </w:footnote>
  <w:footnote w:type="continuationSeparator" w:id="0">
    <w:p w14:paraId="3606C503" w14:textId="77777777" w:rsidR="00F76F2B" w:rsidRDefault="00F76F2B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A67C15" w14:paraId="2830ACFB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51D309ED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642DE588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6E68D187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A67C15" w:rsidRPr="008B572B">
            <w:t>Presse</w:t>
          </w:r>
          <w:r>
            <w:fldChar w:fldCharType="end"/>
          </w:r>
          <w:r w:rsidR="00695278">
            <w:t>fotos</w:t>
          </w:r>
        </w:p>
        <w:p w14:paraId="463B18A9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4CF87C8C" w14:textId="77777777" w:rsidTr="00B556B7">
      <w:trPr>
        <w:trHeight w:hRule="exact" w:val="215"/>
      </w:trPr>
      <w:tc>
        <w:tcPr>
          <w:tcW w:w="7359" w:type="dxa"/>
        </w:tcPr>
        <w:p w14:paraId="4FCB7FF3" w14:textId="1EA5BDB7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1-12-07T00:00:00Z"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B538B2">
                <w:t>07.12.2021</w:t>
              </w:r>
            </w:sdtContent>
          </w:sdt>
        </w:p>
      </w:tc>
    </w:tr>
  </w:tbl>
  <w:p w14:paraId="73CED695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610AF628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5EB3D30E" wp14:editId="33B49BCD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10B99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A67C15" w14:paraId="02F4364C" w14:textId="77777777" w:rsidTr="005A529F">
      <w:trPr>
        <w:trHeight w:hRule="exact" w:val="198"/>
      </w:trPr>
      <w:tc>
        <w:tcPr>
          <w:tcW w:w="7371" w:type="dxa"/>
        </w:tcPr>
        <w:p w14:paraId="0FF69D10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6F7A8BC8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6DD3C006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4B517443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32C9C78A" wp14:editId="01F8B83A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3DC03A4C" wp14:editId="12895C6B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5B0F14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3AAB2114" wp14:editId="5220DC8C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BEA3EB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C15"/>
    <w:rsid w:val="0001564F"/>
    <w:rsid w:val="00025DF7"/>
    <w:rsid w:val="0005443A"/>
    <w:rsid w:val="00055891"/>
    <w:rsid w:val="00062822"/>
    <w:rsid w:val="0008169D"/>
    <w:rsid w:val="00094A49"/>
    <w:rsid w:val="00095819"/>
    <w:rsid w:val="000A3263"/>
    <w:rsid w:val="000B02C6"/>
    <w:rsid w:val="00104446"/>
    <w:rsid w:val="00110BB8"/>
    <w:rsid w:val="00113091"/>
    <w:rsid w:val="001261D2"/>
    <w:rsid w:val="00131D40"/>
    <w:rsid w:val="001673EE"/>
    <w:rsid w:val="001D1CA2"/>
    <w:rsid w:val="001F462D"/>
    <w:rsid w:val="00241027"/>
    <w:rsid w:val="002627A3"/>
    <w:rsid w:val="0029378C"/>
    <w:rsid w:val="00295C6C"/>
    <w:rsid w:val="002A2B85"/>
    <w:rsid w:val="002D4EAE"/>
    <w:rsid w:val="003023FF"/>
    <w:rsid w:val="00362821"/>
    <w:rsid w:val="003660CB"/>
    <w:rsid w:val="00372112"/>
    <w:rsid w:val="00381993"/>
    <w:rsid w:val="003A1C1B"/>
    <w:rsid w:val="003C69DE"/>
    <w:rsid w:val="003D37C3"/>
    <w:rsid w:val="003F7DD3"/>
    <w:rsid w:val="00420C17"/>
    <w:rsid w:val="00423060"/>
    <w:rsid w:val="00454337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64298"/>
    <w:rsid w:val="00575AEF"/>
    <w:rsid w:val="00590F61"/>
    <w:rsid w:val="00592597"/>
    <w:rsid w:val="005A4E09"/>
    <w:rsid w:val="005A529F"/>
    <w:rsid w:val="0060196E"/>
    <w:rsid w:val="006333E9"/>
    <w:rsid w:val="00650096"/>
    <w:rsid w:val="00661485"/>
    <w:rsid w:val="00695278"/>
    <w:rsid w:val="00742404"/>
    <w:rsid w:val="0074360A"/>
    <w:rsid w:val="00750CB1"/>
    <w:rsid w:val="00752C8E"/>
    <w:rsid w:val="00766514"/>
    <w:rsid w:val="00772A8A"/>
    <w:rsid w:val="00782B4B"/>
    <w:rsid w:val="007949B3"/>
    <w:rsid w:val="007C2C48"/>
    <w:rsid w:val="007D4F8A"/>
    <w:rsid w:val="007E700E"/>
    <w:rsid w:val="007F0435"/>
    <w:rsid w:val="00846FEA"/>
    <w:rsid w:val="008510DC"/>
    <w:rsid w:val="00862803"/>
    <w:rsid w:val="00863B08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80D79"/>
    <w:rsid w:val="0099368D"/>
    <w:rsid w:val="009A4C91"/>
    <w:rsid w:val="00A03805"/>
    <w:rsid w:val="00A2525B"/>
    <w:rsid w:val="00A330C9"/>
    <w:rsid w:val="00A37A65"/>
    <w:rsid w:val="00A67C15"/>
    <w:rsid w:val="00A9034D"/>
    <w:rsid w:val="00A91680"/>
    <w:rsid w:val="00AA25C7"/>
    <w:rsid w:val="00AC11A3"/>
    <w:rsid w:val="00B06CCE"/>
    <w:rsid w:val="00B22183"/>
    <w:rsid w:val="00B223C4"/>
    <w:rsid w:val="00B538B2"/>
    <w:rsid w:val="00B542C6"/>
    <w:rsid w:val="00B54D7B"/>
    <w:rsid w:val="00B556B7"/>
    <w:rsid w:val="00B56991"/>
    <w:rsid w:val="00BD0F82"/>
    <w:rsid w:val="00C222D9"/>
    <w:rsid w:val="00C3654A"/>
    <w:rsid w:val="00C405F5"/>
    <w:rsid w:val="00C4274B"/>
    <w:rsid w:val="00C65692"/>
    <w:rsid w:val="00D21E65"/>
    <w:rsid w:val="00D263AB"/>
    <w:rsid w:val="00D3660E"/>
    <w:rsid w:val="00D5446F"/>
    <w:rsid w:val="00D827D0"/>
    <w:rsid w:val="00DA6046"/>
    <w:rsid w:val="00DB4BE6"/>
    <w:rsid w:val="00DC7D49"/>
    <w:rsid w:val="00DE1ED3"/>
    <w:rsid w:val="00DF67D1"/>
    <w:rsid w:val="00E10257"/>
    <w:rsid w:val="00E2393F"/>
    <w:rsid w:val="00E308E8"/>
    <w:rsid w:val="00F15040"/>
    <w:rsid w:val="00F46B41"/>
    <w:rsid w:val="00F76F2B"/>
    <w:rsid w:val="00F96F22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B29AB"/>
  <w15:docId w15:val="{DC732AD4-9D9B-C74E-A024-99E041D6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8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GoogleDrive/Geteilte%20Ablagen/PanamaPR_Kunden/Panama_PR_Kunden_2020/GEZE/Vorlagen/Pressefotos_Vorlage_20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8E5326A2F3D040BC76E257CF753F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E97BAB-19E4-A543-9966-47B4EBCF635C}"/>
      </w:docPartPr>
      <w:docPartBody>
        <w:p w:rsidR="002C7958" w:rsidRDefault="00650E0D">
          <w:pPr>
            <w:pStyle w:val="378E5326A2F3D040BC76E257CF753F79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E0D"/>
    <w:rsid w:val="002C7958"/>
    <w:rsid w:val="00425CAA"/>
    <w:rsid w:val="0065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378E5326A2F3D040BC76E257CF753F79">
    <w:name w:val="378E5326A2F3D040BC76E257CF753F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Pressefotos_Vorlage_2020.dotx</Template>
  <TotalTime>0</TotalTime>
  <Pages>2</Pages>
  <Words>119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Wurster</dc:creator>
  <dc:description>Pressemitteilung · Office 2016;_x000d_
Version 1.0.0;_x000d_
26.11.2018</dc:description>
  <cp:lastModifiedBy>Karoline Hirn</cp:lastModifiedBy>
  <cp:revision>2</cp:revision>
  <cp:lastPrinted>2019-11-28T10:39:00Z</cp:lastPrinted>
  <dcterms:created xsi:type="dcterms:W3CDTF">2020-12-07T08:14:00Z</dcterms:created>
  <dcterms:modified xsi:type="dcterms:W3CDTF">2021-12-03T15:58:00Z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